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1D88679" w:rsidR="00193115" w:rsidRPr="00973740" w:rsidRDefault="00BB4658" w:rsidP="00DA5999">
            <w:r>
              <w:t>4</w:t>
            </w:r>
            <w:r w:rsidR="005175E9">
              <w:t>68</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4251DDC1" w14:textId="77777777" w:rsidR="00F461F7" w:rsidRDefault="00F461F7" w:rsidP="00F461F7">
            <w:r>
              <w:t xml:space="preserve">Remove Redundant </w:t>
            </w:r>
            <w:proofErr w:type="spellStart"/>
            <w:r>
              <w:t>DataFlow</w:t>
            </w:r>
            <w:proofErr w:type="spellEnd"/>
            <w:r>
              <w:t xml:space="preserve"> from </w:t>
            </w:r>
          </w:p>
          <w:p w14:paraId="2108767C" w14:textId="59B4FA0C" w:rsidR="00193115" w:rsidRPr="00A71D3F" w:rsidRDefault="00F461F7" w:rsidP="00F461F7">
            <w:r>
              <w:t>DTC/EMDS</w:t>
            </w:r>
          </w:p>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3A6A42B0" w:rsidR="00C1227A" w:rsidRPr="00973740" w:rsidRDefault="000B7AFB" w:rsidP="00C1227A">
            <w:r w:rsidRPr="000B7AFB">
              <w:t>Suppliers/DNOs/IDNOs/CVA Registrants/Gas Suppliers/OTSO Party</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58201FAC" w:rsidR="00916C37" w:rsidRPr="00973740" w:rsidRDefault="003B2AE7" w:rsidP="00DA5999">
            <w:r>
              <w:t xml:space="preserve">Part </w:t>
            </w:r>
            <w:r w:rsidR="00C1227A">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AD55D61" w:rsidR="00916C37" w:rsidRPr="00973740" w:rsidRDefault="000B7AFB" w:rsidP="00266CF1">
            <w:r>
              <w:t>05 November 2026</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5E813633" w:rsidR="00916C37" w:rsidRPr="00973740" w:rsidRDefault="000B7AFB" w:rsidP="00DA5999">
            <w:r>
              <w:t>12 June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70CB971" w:rsidR="00FD00A2" w:rsidRPr="00973740" w:rsidRDefault="008C3E4C" w:rsidP="0072107A">
    <w:pPr>
      <w:pStyle w:val="Footer"/>
    </w:pPr>
    <w:r>
      <w:t xml:space="preserve">DCP </w:t>
    </w:r>
    <w:r w:rsidR="00C1227A">
      <w:t>4</w:t>
    </w:r>
    <w:r w:rsidR="009E7D2E">
      <w:t>68</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B7AFB"/>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175E9"/>
    <w:rsid w:val="005258A1"/>
    <w:rsid w:val="00542907"/>
    <w:rsid w:val="00554409"/>
    <w:rsid w:val="005A6203"/>
    <w:rsid w:val="005C36AB"/>
    <w:rsid w:val="005F1DC2"/>
    <w:rsid w:val="005F26DE"/>
    <w:rsid w:val="005F2D28"/>
    <w:rsid w:val="006255AC"/>
    <w:rsid w:val="00661EF2"/>
    <w:rsid w:val="006849B3"/>
    <w:rsid w:val="00697019"/>
    <w:rsid w:val="00711B18"/>
    <w:rsid w:val="00720546"/>
    <w:rsid w:val="00720E02"/>
    <w:rsid w:val="0072107A"/>
    <w:rsid w:val="00727A2C"/>
    <w:rsid w:val="007361B2"/>
    <w:rsid w:val="0076726D"/>
    <w:rsid w:val="00807039"/>
    <w:rsid w:val="00871CCF"/>
    <w:rsid w:val="00884177"/>
    <w:rsid w:val="008A35FA"/>
    <w:rsid w:val="008C3E4C"/>
    <w:rsid w:val="008D01AD"/>
    <w:rsid w:val="008D1274"/>
    <w:rsid w:val="008F22A5"/>
    <w:rsid w:val="008F73FC"/>
    <w:rsid w:val="00916C37"/>
    <w:rsid w:val="00963A66"/>
    <w:rsid w:val="00973740"/>
    <w:rsid w:val="00994BE6"/>
    <w:rsid w:val="009A3EA3"/>
    <w:rsid w:val="009B02DB"/>
    <w:rsid w:val="009E7D2E"/>
    <w:rsid w:val="009F1AFC"/>
    <w:rsid w:val="009F6574"/>
    <w:rsid w:val="00A71D3F"/>
    <w:rsid w:val="00A817E9"/>
    <w:rsid w:val="00A828F0"/>
    <w:rsid w:val="00A876FA"/>
    <w:rsid w:val="00A94393"/>
    <w:rsid w:val="00AA47A6"/>
    <w:rsid w:val="00AB28A4"/>
    <w:rsid w:val="00AC6DB4"/>
    <w:rsid w:val="00AF6F70"/>
    <w:rsid w:val="00B23399"/>
    <w:rsid w:val="00B65B0F"/>
    <w:rsid w:val="00B969DA"/>
    <w:rsid w:val="00BB4658"/>
    <w:rsid w:val="00C01797"/>
    <w:rsid w:val="00C1227A"/>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E2CEA"/>
    <w:rsid w:val="00EF062E"/>
    <w:rsid w:val="00F01B18"/>
    <w:rsid w:val="00F461F7"/>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871CCF"/>
    <w:rsid w:val="009757BD"/>
    <w:rsid w:val="00994BE6"/>
    <w:rsid w:val="009F6574"/>
    <w:rsid w:val="00AF6F70"/>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2.xml><?xml version="1.0" encoding="utf-8"?>
<ds:datastoreItem xmlns:ds="http://schemas.openxmlformats.org/officeDocument/2006/customXml" ds:itemID="{560905E8-F5CA-44EA-9E88-11C933E62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175385-EBC4-42EA-A534-5E6C1DEC3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509</Words>
  <Characters>2781</Characters>
  <Application>Microsoft Office Word</Application>
  <DocSecurity>0</DocSecurity>
  <Lines>84</Lines>
  <Paragraphs>62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2</cp:revision>
  <cp:lastPrinted>2021-01-12T10:24:00Z</cp:lastPrinted>
  <dcterms:created xsi:type="dcterms:W3CDTF">2026-05-13T10:14:00Z</dcterms:created>
  <dcterms:modified xsi:type="dcterms:W3CDTF">2026-05-13T10:14:00Z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y fmtid="{D5CDD505-2E9C-101B-9397-08002B2CF9AE}" pid="7" name="docLang">
    <vt:lpwstr>en</vt:lpwstr>
  </property>
</Properties>
</file>